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8CE8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ROCHE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8C680A4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241DDAF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E24EB4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BF217D9" w14:textId="77777777" w:rsidR="00B4530D" w:rsidRDefault="00B4530D" w:rsidP="00B4530D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5189AC1C" w14:textId="77777777" w:rsidR="00B4530D" w:rsidRPr="00065994" w:rsidRDefault="00B4530D" w:rsidP="00B4530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99C8491" w14:textId="77777777" w:rsidR="00B4530D" w:rsidRPr="00065994" w:rsidRDefault="00B4530D" w:rsidP="00B4530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49672B5" w14:textId="77777777" w:rsidR="00B4530D" w:rsidRDefault="00B4530D" w:rsidP="00B4530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ABB8742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740D269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CD4BB0C" w14:textId="77777777" w:rsidR="00B4530D" w:rsidRDefault="00B4530D" w:rsidP="00B4530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7080BD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E8AF9" w14:textId="77777777" w:rsidR="00B4530D" w:rsidRDefault="00B4530D" w:rsidP="009139A6">
      <w:r>
        <w:separator/>
      </w:r>
    </w:p>
  </w:endnote>
  <w:endnote w:type="continuationSeparator" w:id="0">
    <w:p w14:paraId="6C1F9105" w14:textId="77777777" w:rsidR="00B4530D" w:rsidRDefault="00B453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14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F0E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24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14AA1" w14:textId="77777777" w:rsidR="00B4530D" w:rsidRDefault="00B4530D" w:rsidP="009139A6">
      <w:r>
        <w:separator/>
      </w:r>
    </w:p>
  </w:footnote>
  <w:footnote w:type="continuationSeparator" w:id="0">
    <w:p w14:paraId="2A7FE754" w14:textId="77777777" w:rsidR="00B4530D" w:rsidRDefault="00B453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B9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357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C6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0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530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B9934"/>
  <w15:chartTrackingRefBased/>
  <w15:docId w15:val="{00E3709F-D9F6-48C4-AE27-7D110960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2023-09-26T18:58:00Z</dcterms:created>
  <dcterms:modified xsi:type="dcterms:W3CDTF">2023-09-26T18:58:00Z</dcterms:modified>
</cp:coreProperties>
</file>